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F79D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5665E9" w:rsidRDefault="008D329F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60C7E" w:rsidRPr="005665E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360C7E" w:rsidRPr="005665E9">
              <w:rPr>
                <w:color w:val="000000"/>
                <w:szCs w:val="22"/>
                <w:lang w:val="en-US"/>
              </w:rPr>
              <w:t xml:space="preserve"> </w:t>
            </w:r>
            <w:r w:rsidR="002A4882" w:rsidRPr="002A4882">
              <w:rPr>
                <w:color w:val="000000"/>
                <w:szCs w:val="22"/>
                <w:lang w:val="en-US"/>
              </w:rPr>
              <w:t>Arduino GIGA Display Shield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A4882" w:rsidRPr="008D329F" w:rsidTr="00B97CE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882" w:rsidRPr="002A4882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>: 480x800 RGB</w:t>
            </w:r>
          </w:p>
        </w:tc>
        <w:tc>
          <w:tcPr>
            <w:tcW w:w="1080" w:type="dxa"/>
            <w:vAlign w:val="bottom"/>
            <w:hideMark/>
          </w:tcPr>
          <w:p w:rsidR="002A4882" w:rsidRPr="00DF79D5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A4882" w:rsidRPr="008D329F" w:rsidTr="00B97CE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A4882" w:rsidRPr="002A4882" w:rsidRDefault="002A4882" w:rsidP="002A48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882" w:rsidRPr="002A4882" w:rsidRDefault="002A4882" w:rsidP="002A48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>Color</w:t>
            </w:r>
            <w:proofErr w:type="spellEnd"/>
            <w:r w:rsidRPr="002A4882">
              <w:rPr>
                <w:rFonts w:ascii="Tahoma" w:hAnsi="Tahoma" w:cs="Tahoma"/>
                <w:color w:val="000000"/>
                <w:sz w:val="18"/>
                <w:szCs w:val="18"/>
              </w:rPr>
              <w:t>: 16.7M</w:t>
            </w:r>
          </w:p>
        </w:tc>
        <w:tc>
          <w:tcPr>
            <w:tcW w:w="1080" w:type="dxa"/>
            <w:vAlign w:val="bottom"/>
          </w:tcPr>
          <w:p w:rsidR="002A4882" w:rsidRDefault="002A4882" w:rsidP="002A4882">
            <w:pPr>
              <w:suppressAutoHyphens w:val="0"/>
              <w:spacing w:after="0"/>
              <w:jc w:val="center"/>
              <w:rPr>
                <w:color w:val="000000"/>
                <w:szCs w:val="22"/>
              </w:rPr>
            </w:pPr>
            <w:r w:rsidRPr="002A4882"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2A4882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A4882" w:rsidRPr="008D329F" w:rsidRDefault="000D3C68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4882" w:rsidRPr="008D329F" w:rsidRDefault="002A4882" w:rsidP="002A48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D3C68"/>
    <w:rsid w:val="000E333F"/>
    <w:rsid w:val="00115F5C"/>
    <w:rsid w:val="0024151E"/>
    <w:rsid w:val="002A4882"/>
    <w:rsid w:val="002C5B52"/>
    <w:rsid w:val="00360C7E"/>
    <w:rsid w:val="005665E9"/>
    <w:rsid w:val="007C3968"/>
    <w:rsid w:val="008D329F"/>
    <w:rsid w:val="009A6F68"/>
    <w:rsid w:val="00D43DFD"/>
    <w:rsid w:val="00DF79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C352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1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2025-12-03T09:32:00Z</dcterms:created>
  <dcterms:modified xsi:type="dcterms:W3CDTF">2025-12-03T09:35:00Z</dcterms:modified>
</cp:coreProperties>
</file>